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8282E3" w14:textId="0E5E323D" w:rsidR="00D4567A" w:rsidRDefault="00D4567A" w:rsidP="00D456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IVE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(fl.1406)</w:t>
      </w:r>
    </w:p>
    <w:p w14:paraId="02E3FF6F" w14:textId="77777777" w:rsidR="00D4567A" w:rsidRDefault="00D4567A" w:rsidP="00D456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CAE4F1" w14:textId="77777777" w:rsidR="00D4567A" w:rsidRDefault="00D4567A" w:rsidP="00D456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BDE46C" w14:textId="77777777" w:rsidR="00D4567A" w:rsidRDefault="00D4567A" w:rsidP="00D456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Sep.1406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Northampton into lands</w:t>
      </w:r>
    </w:p>
    <w:p w14:paraId="00F0B8D0" w14:textId="77777777" w:rsidR="00D4567A" w:rsidRDefault="00D4567A" w:rsidP="00D456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Estbury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2DEEB22B" w14:textId="77777777" w:rsidR="00D4567A" w:rsidRDefault="00D4567A" w:rsidP="00D456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19-38)</w:t>
      </w:r>
    </w:p>
    <w:p w14:paraId="3935F4B6" w14:textId="77777777" w:rsidR="00D4567A" w:rsidRDefault="00D4567A" w:rsidP="00D456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F9CE55" w14:textId="77777777" w:rsidR="00D4567A" w:rsidRDefault="00D4567A" w:rsidP="00D456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6D7DBA" w14:textId="77777777" w:rsidR="00D4567A" w:rsidRPr="00256127" w:rsidRDefault="00D4567A" w:rsidP="00D456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April 2021</w:t>
      </w:r>
    </w:p>
    <w:p w14:paraId="604F88F8" w14:textId="727D2328" w:rsidR="00BA00AB" w:rsidRPr="00D4567A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D4567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55580" w14:textId="77777777" w:rsidR="00D4567A" w:rsidRDefault="00D4567A" w:rsidP="009139A6">
      <w:r>
        <w:separator/>
      </w:r>
    </w:p>
  </w:endnote>
  <w:endnote w:type="continuationSeparator" w:id="0">
    <w:p w14:paraId="7E0986B0" w14:textId="77777777" w:rsidR="00D4567A" w:rsidRDefault="00D4567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0C54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12AD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C4A2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467945" w14:textId="77777777" w:rsidR="00D4567A" w:rsidRDefault="00D4567A" w:rsidP="009139A6">
      <w:r>
        <w:separator/>
      </w:r>
    </w:p>
  </w:footnote>
  <w:footnote w:type="continuationSeparator" w:id="0">
    <w:p w14:paraId="00155F12" w14:textId="77777777" w:rsidR="00D4567A" w:rsidRDefault="00D4567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EE9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7637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0D97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67A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4567A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B47028"/>
  <w15:chartTrackingRefBased/>
  <w15:docId w15:val="{4B046F5D-28CB-4696-9671-E47A730C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2021-04-19T18:32:00Z</dcterms:created>
  <dcterms:modified xsi:type="dcterms:W3CDTF">2021-04-19T18:33:00Z</dcterms:modified>
</cp:coreProperties>
</file>